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E7DFE" w14:textId="21DFAECE" w:rsidR="00DB75B8" w:rsidRDefault="00DB75B8" w:rsidP="00DB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476B9" w:rsidRPr="001C05E6">
        <w:rPr>
          <w:b/>
          <w:i/>
          <w:noProof/>
          <w:sz w:val="28"/>
        </w:rPr>
        <w:t>S5-236894</w:t>
      </w:r>
    </w:p>
    <w:p w14:paraId="3B644CF8" w14:textId="77777777" w:rsidR="003612BE" w:rsidRDefault="00DB75B8" w:rsidP="00DB75B8">
      <w:pPr>
        <w:pStyle w:val="a5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11E99BD1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A0B4C9C" w14:textId="0E2D7BEC" w:rsidR="00C022E3" w:rsidRDefault="00C022E3" w:rsidP="002F042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042E">
        <w:rPr>
          <w:rFonts w:ascii="Arial" w:hAnsi="Arial"/>
          <w:b/>
          <w:lang w:val="en-US"/>
        </w:rPr>
        <w:t>Huawei</w:t>
      </w:r>
    </w:p>
    <w:p w14:paraId="2E86D28B" w14:textId="13B86E2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07C15" w:rsidRPr="00407C15">
        <w:rPr>
          <w:rFonts w:ascii="Arial" w:hAnsi="Arial" w:cs="Arial"/>
          <w:b/>
        </w:rPr>
        <w:t>Initial skeleton of TS 32.282 v0.0.0</w:t>
      </w:r>
    </w:p>
    <w:p w14:paraId="0547D81F" w14:textId="5819B4A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3AC487" w14:textId="7C0840E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F042E">
        <w:rPr>
          <w:rFonts w:ascii="Arial" w:hAnsi="Arial"/>
          <w:b/>
        </w:rPr>
        <w:t>7.4.6</w:t>
      </w:r>
    </w:p>
    <w:p w14:paraId="59922969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2FD5CA4" w14:textId="77777777" w:rsidR="002F042E" w:rsidRDefault="002F042E" w:rsidP="002F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Agree the initial skeleton of TS 32.282.</w:t>
      </w:r>
    </w:p>
    <w:p w14:paraId="0896E63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47EDE90" w14:textId="3D7CB3AA" w:rsidR="00F67B65" w:rsidRPr="002F042E" w:rsidRDefault="00F67B65" w:rsidP="00F67B65">
      <w:bookmarkStart w:id="1" w:name="_Hlk146620365"/>
      <w:r w:rsidRPr="002F042E">
        <w:t xml:space="preserve">[1] </w:t>
      </w:r>
      <w:r w:rsidRPr="002F042E">
        <w:tab/>
      </w:r>
      <w:r w:rsidRPr="002F042E">
        <w:tab/>
        <w:t>3GPP </w:t>
      </w:r>
      <w:r w:rsidRPr="002F042E">
        <w:rPr>
          <w:rFonts w:hint="eastAsia"/>
        </w:rPr>
        <w:t>TS</w:t>
      </w:r>
      <w:r w:rsidRPr="002F042E">
        <w:t> 32.282</w:t>
      </w:r>
      <w:r w:rsidRPr="002F042E">
        <w:rPr>
          <w:rFonts w:hint="eastAsia"/>
        </w:rPr>
        <w:t xml:space="preserve">: </w:t>
      </w:r>
      <w:r w:rsidRPr="002F042E">
        <w:t>"</w:t>
      </w:r>
      <w:r w:rsidR="00E95292" w:rsidRPr="00E95292">
        <w:rPr>
          <w:rFonts w:ascii="Arial" w:hAnsi="Arial" w:cs="Arial"/>
          <w:color w:val="000000"/>
          <w:sz w:val="18"/>
          <w:szCs w:val="18"/>
        </w:rPr>
        <w:t xml:space="preserve">Charging management; </w:t>
      </w:r>
      <w:bookmarkStart w:id="2" w:name="_Hlk148039757"/>
      <w:bookmarkStart w:id="3" w:name="_Hlk148039927"/>
      <w:r w:rsidR="00E95292" w:rsidRPr="00E95292">
        <w:rPr>
          <w:rFonts w:ascii="Arial" w:hAnsi="Arial" w:cs="Arial"/>
          <w:color w:val="000000"/>
          <w:sz w:val="18"/>
          <w:szCs w:val="18"/>
        </w:rPr>
        <w:t>Time-Sensitive Networking (TSN) charging</w:t>
      </w:r>
      <w:bookmarkEnd w:id="3"/>
      <w:r w:rsidRPr="002F042E">
        <w:t>".</w:t>
      </w:r>
      <w:bookmarkEnd w:id="2"/>
    </w:p>
    <w:bookmarkEnd w:id="1"/>
    <w:p w14:paraId="16E81E94" w14:textId="77777777" w:rsidR="00C022E3" w:rsidRDefault="00C022E3">
      <w:pPr>
        <w:pStyle w:val="1"/>
      </w:pPr>
      <w:r>
        <w:t>3</w:t>
      </w:r>
      <w:r>
        <w:tab/>
        <w:t>Rationale</w:t>
      </w:r>
    </w:p>
    <w:p w14:paraId="1CC4D366" w14:textId="3748721E" w:rsidR="002F042E" w:rsidRDefault="002F042E">
      <w:pPr>
        <w:rPr>
          <w:i/>
          <w:lang w:eastAsia="zh-CN"/>
        </w:rPr>
      </w:pPr>
      <w:r>
        <w:t>This contribution proposes initial</w:t>
      </w:r>
      <w:r>
        <w:rPr>
          <w:rFonts w:hint="eastAsia"/>
        </w:rPr>
        <w:t xml:space="preserve"> skeleton</w:t>
      </w:r>
      <w:r>
        <w:rPr>
          <w:lang w:val="en-US"/>
        </w:rPr>
        <w:t xml:space="preserve"> </w:t>
      </w:r>
      <w:r>
        <w:rPr>
          <w:rFonts w:hint="eastAsia"/>
        </w:rPr>
        <w:t>of T</w:t>
      </w:r>
      <w:r>
        <w:t>S</w:t>
      </w:r>
      <w:r>
        <w:rPr>
          <w:rFonts w:hint="eastAsia"/>
        </w:rPr>
        <w:t xml:space="preserve"> </w:t>
      </w:r>
      <w:r>
        <w:t>32.282</w:t>
      </w:r>
      <w:r>
        <w:rPr>
          <w:lang w:val="en-US"/>
        </w:rPr>
        <w:t>.</w:t>
      </w:r>
    </w:p>
    <w:p w14:paraId="707DFCB6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943AFFA" w14:textId="23CB415A" w:rsidR="002F042E" w:rsidRDefault="002F042E" w:rsidP="002F042E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take the attachment as</w:t>
      </w:r>
      <w:r>
        <w:rPr>
          <w:rFonts w:hint="eastAsia"/>
          <w:lang w:eastAsia="zh-CN"/>
        </w:rPr>
        <w:t xml:space="preserve"> the </w:t>
      </w:r>
      <w:r>
        <w:rPr>
          <w:lang w:val="en-US"/>
        </w:rPr>
        <w:t xml:space="preserve">initial </w:t>
      </w:r>
      <w:r>
        <w:rPr>
          <w:rFonts w:hint="eastAsia"/>
        </w:rPr>
        <w:t>skeleton</w:t>
      </w:r>
      <w:r>
        <w:rPr>
          <w:lang w:val="en-US"/>
        </w:rPr>
        <w:t xml:space="preserve"> </w:t>
      </w:r>
      <w:r>
        <w:rPr>
          <w:rFonts w:hint="eastAsia"/>
        </w:rPr>
        <w:t>of T</w:t>
      </w:r>
      <w:r>
        <w:t>S</w:t>
      </w:r>
      <w:r>
        <w:rPr>
          <w:rFonts w:hint="eastAsia"/>
        </w:rPr>
        <w:t xml:space="preserve"> </w:t>
      </w:r>
      <w:r>
        <w:t>32.282</w:t>
      </w:r>
      <w:r>
        <w:rPr>
          <w:lang w:eastAsia="zh-CN"/>
        </w:rPr>
        <w:t>.</w:t>
      </w:r>
    </w:p>
    <w:sectPr w:rsidR="002F042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D6AE3D" w14:textId="77777777" w:rsidR="00A92CB9" w:rsidRDefault="00A92CB9">
      <w:r>
        <w:separator/>
      </w:r>
    </w:p>
  </w:endnote>
  <w:endnote w:type="continuationSeparator" w:id="0">
    <w:p w14:paraId="732D936A" w14:textId="77777777" w:rsidR="00A92CB9" w:rsidRDefault="00A92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530255" w14:textId="77777777" w:rsidR="00A92CB9" w:rsidRDefault="00A92CB9">
      <w:r>
        <w:separator/>
      </w:r>
    </w:p>
  </w:footnote>
  <w:footnote w:type="continuationSeparator" w:id="0">
    <w:p w14:paraId="52A781DB" w14:textId="77777777" w:rsidR="00A92CB9" w:rsidRDefault="00A92C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30A3"/>
    <w:rsid w:val="00046389"/>
    <w:rsid w:val="00074722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73FA3"/>
    <w:rsid w:val="00184B6F"/>
    <w:rsid w:val="001861E5"/>
    <w:rsid w:val="00197930"/>
    <w:rsid w:val="001B1652"/>
    <w:rsid w:val="001C05E6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733E"/>
    <w:rsid w:val="002A1857"/>
    <w:rsid w:val="002C7F38"/>
    <w:rsid w:val="002F042E"/>
    <w:rsid w:val="0030628A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D7323"/>
    <w:rsid w:val="003F0B40"/>
    <w:rsid w:val="003F0DD0"/>
    <w:rsid w:val="003F52B2"/>
    <w:rsid w:val="00407C15"/>
    <w:rsid w:val="00440414"/>
    <w:rsid w:val="004558E9"/>
    <w:rsid w:val="0045777E"/>
    <w:rsid w:val="004758AB"/>
    <w:rsid w:val="004B3753"/>
    <w:rsid w:val="004C31D2"/>
    <w:rsid w:val="004D55C2"/>
    <w:rsid w:val="00521131"/>
    <w:rsid w:val="00527C0B"/>
    <w:rsid w:val="005410F6"/>
    <w:rsid w:val="0055412D"/>
    <w:rsid w:val="005729C4"/>
    <w:rsid w:val="00575372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D340A"/>
    <w:rsid w:val="006D369F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6B9"/>
    <w:rsid w:val="00947F4E"/>
    <w:rsid w:val="00966D47"/>
    <w:rsid w:val="00992312"/>
    <w:rsid w:val="009C0DED"/>
    <w:rsid w:val="00A20ED6"/>
    <w:rsid w:val="00A37D7F"/>
    <w:rsid w:val="00A46410"/>
    <w:rsid w:val="00A57688"/>
    <w:rsid w:val="00A842E9"/>
    <w:rsid w:val="00A84A94"/>
    <w:rsid w:val="00A92CB9"/>
    <w:rsid w:val="00AD1DAA"/>
    <w:rsid w:val="00AE1587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BF682E"/>
    <w:rsid w:val="00C022E3"/>
    <w:rsid w:val="00C22D17"/>
    <w:rsid w:val="00C26BB2"/>
    <w:rsid w:val="00C4712D"/>
    <w:rsid w:val="00C555C9"/>
    <w:rsid w:val="00C57ED7"/>
    <w:rsid w:val="00C94F55"/>
    <w:rsid w:val="00CA7D62"/>
    <w:rsid w:val="00CB07A8"/>
    <w:rsid w:val="00CB1098"/>
    <w:rsid w:val="00CD4A57"/>
    <w:rsid w:val="00D146F1"/>
    <w:rsid w:val="00D33604"/>
    <w:rsid w:val="00D37B08"/>
    <w:rsid w:val="00D437FF"/>
    <w:rsid w:val="00D5130C"/>
    <w:rsid w:val="00D62265"/>
    <w:rsid w:val="00D64DDA"/>
    <w:rsid w:val="00D73770"/>
    <w:rsid w:val="00D8512E"/>
    <w:rsid w:val="00DA1E58"/>
    <w:rsid w:val="00DB75B8"/>
    <w:rsid w:val="00DC1055"/>
    <w:rsid w:val="00DE4EF2"/>
    <w:rsid w:val="00DF2C0E"/>
    <w:rsid w:val="00E04DB6"/>
    <w:rsid w:val="00E06FFB"/>
    <w:rsid w:val="00E2215A"/>
    <w:rsid w:val="00E30155"/>
    <w:rsid w:val="00E81474"/>
    <w:rsid w:val="00E91FE1"/>
    <w:rsid w:val="00E95292"/>
    <w:rsid w:val="00EA5E95"/>
    <w:rsid w:val="00ED4954"/>
    <w:rsid w:val="00ED5A43"/>
    <w:rsid w:val="00EE0943"/>
    <w:rsid w:val="00EE33A2"/>
    <w:rsid w:val="00F542F9"/>
    <w:rsid w:val="00F67A1C"/>
    <w:rsid w:val="00F67B65"/>
    <w:rsid w:val="00F717FB"/>
    <w:rsid w:val="00F82C5B"/>
    <w:rsid w:val="00F8555F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1C24D3"/>
  <w15:chartTrackingRefBased/>
  <w15:docId w15:val="{35CB3CC2-1D7F-4DE9-AE51-D46C764FD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505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5</cp:revision>
  <cp:lastPrinted>1899-12-31T16:00:00Z</cp:lastPrinted>
  <dcterms:created xsi:type="dcterms:W3CDTF">2023-10-12T13:47:00Z</dcterms:created>
  <dcterms:modified xsi:type="dcterms:W3CDTF">2023-10-12T15:14:00Z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(3)DsIaw/hHnbb0Rd5uLpUQlpDQkjCNlbq6gclWRQleRcl4ZmGeSHn1czIzdYLuXZei7b85KUVt
JaY/dJsp5HYeHjRMTSAX1KABA1GgW7U1rsImMqtG+cBbpBihOOok9AGVPADtofLq7G4Xd6Fo
cSUVjflVKA1QqUQ/QSg/vfOA8FCJJ6TcR4DJb8HBCiOcOJ1csGyCO4c4IbV5Udy0zS265d+H
W3IrdvpVGZjzkhrTvH</vt:lpwstr>
  </property>
  <property fmtid="{D5CDD505-2E9C-101B-9397-08002B2CF9AE}" pid="3" name="_2015_ms_pID_7253431">
    <vt:lpwstr>/id8YtdRNU+K/FQBCzB1DEnJF5l2YFpficuJyXCvubGNQvFEHgZ45u
PxsgBhTGYj4175+2KoU9KHPDzFaFADb6cEVfU96/B2YHeg3KYJX6fB3OvPAK7QkKUOSjfc7k
70JR8XnhFdTZcBK4LablHJWiQIVroAc3b6ZnHn/ZIp05Pql0gr3Tly5Pfi54bqE+LNW2ZIaH
3StEFIwFHAouGdGuJ+9DkrcezZWZXBmcwU1m</vt:lpwstr>
  </property>
  <property fmtid="{D5CDD505-2E9C-101B-9397-08002B2CF9AE}" pid="4" name="_2015_ms_pID_7253432">
    <vt:lpwstr>sQ==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1696897970</vt:lpwstr>
  </property>
</Properties>
</file>